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8B0EE" w14:textId="4000C9F6" w:rsidR="0016540B" w:rsidRPr="00C204F1" w:rsidRDefault="00C57EC0" w:rsidP="00C57EC0">
      <w:pPr>
        <w:jc w:val="right"/>
        <w:rPr>
          <w:rFonts w:ascii="Calibri" w:hAnsi="Calibri" w:cs="Calibri"/>
        </w:rPr>
      </w:pPr>
      <w:r w:rsidRPr="00C204F1">
        <w:rPr>
          <w:rFonts w:ascii="Calibri" w:hAnsi="Calibri" w:cs="Calibri"/>
        </w:rPr>
        <w:t xml:space="preserve">Anexa </w:t>
      </w:r>
      <w:r w:rsidR="008B0DA2">
        <w:rPr>
          <w:rFonts w:ascii="Calibri" w:hAnsi="Calibri" w:cs="Calibri"/>
        </w:rPr>
        <w:t>6</w:t>
      </w:r>
    </w:p>
    <w:p w14:paraId="1F4854E8" w14:textId="77777777" w:rsidR="0016540B" w:rsidRPr="00C204F1" w:rsidRDefault="0016540B" w:rsidP="0016540B">
      <w:pPr>
        <w:rPr>
          <w:rFonts w:ascii="Calibri" w:hAnsi="Calibri" w:cs="Calibri"/>
          <w:color w:val="FF0000"/>
        </w:rPr>
      </w:pPr>
    </w:p>
    <w:p w14:paraId="34EE15D5" w14:textId="77777777" w:rsidR="003C2B68" w:rsidRPr="00C204F1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C204F1">
        <w:rPr>
          <w:rFonts w:ascii="Calibri" w:eastAsia="Calibri" w:hAnsi="Calibri" w:cs="Calibri"/>
          <w:b/>
        </w:rPr>
        <w:t>Programul Regiunea Centru</w:t>
      </w:r>
    </w:p>
    <w:p w14:paraId="2CC86625" w14:textId="77777777" w:rsidR="004870DE" w:rsidRPr="00C204F1" w:rsidRDefault="004870DE" w:rsidP="004870DE">
      <w:pPr>
        <w:rPr>
          <w:rFonts w:ascii="Calibri" w:hAnsi="Calibri" w:cs="Calibri"/>
          <w:b/>
          <w:lang w:eastAsia="en-US"/>
        </w:rPr>
      </w:pPr>
      <w:r w:rsidRPr="00C204F1">
        <w:rPr>
          <w:rFonts w:ascii="Calibri" w:hAnsi="Calibri" w:cs="Calibri"/>
          <w:b/>
          <w:lang w:eastAsia="en-US"/>
        </w:rPr>
        <w:t>PROIECT &lt;Titlu proiect&gt;</w:t>
      </w:r>
    </w:p>
    <w:p w14:paraId="1F036426" w14:textId="77777777" w:rsidR="00AD47D7" w:rsidRDefault="004870DE" w:rsidP="004870DE">
      <w:pPr>
        <w:rPr>
          <w:rFonts w:ascii="Calibri" w:hAnsi="Calibri" w:cs="Calibri"/>
          <w:b/>
          <w:lang w:eastAsia="en-US"/>
        </w:rPr>
      </w:pPr>
      <w:r w:rsidRPr="00C204F1">
        <w:rPr>
          <w:rFonts w:ascii="Calibri" w:hAnsi="Calibri" w:cs="Calibri"/>
          <w:b/>
          <w:lang w:eastAsia="en-US"/>
        </w:rPr>
        <w:t xml:space="preserve">Prioritatea: </w:t>
      </w:r>
      <w:r w:rsidR="00C204F1" w:rsidRPr="00C204F1">
        <w:rPr>
          <w:rFonts w:ascii="Calibri" w:hAnsi="Calibri" w:cs="Calibri"/>
          <w:b/>
        </w:rPr>
        <w:t>6</w:t>
      </w:r>
      <w:r w:rsidR="00AD47D7" w:rsidRPr="00C204F1">
        <w:rPr>
          <w:rFonts w:ascii="Calibri" w:hAnsi="Calibri" w:cs="Calibri"/>
          <w:b/>
        </w:rPr>
        <w:t xml:space="preserve"> – O Regiune </w:t>
      </w:r>
      <w:r w:rsidR="00C204F1" w:rsidRPr="00C204F1">
        <w:rPr>
          <w:rFonts w:ascii="Calibri" w:hAnsi="Calibri" w:cs="Calibri"/>
          <w:b/>
        </w:rPr>
        <w:t>educată</w:t>
      </w:r>
      <w:r w:rsidR="00AD47D7" w:rsidRPr="00C204F1">
        <w:rPr>
          <w:rFonts w:ascii="Calibri" w:hAnsi="Calibri" w:cs="Calibri"/>
          <w:b/>
          <w:lang w:eastAsia="en-US"/>
        </w:rPr>
        <w:t xml:space="preserve"> </w:t>
      </w:r>
    </w:p>
    <w:p w14:paraId="5F95824C" w14:textId="4CD1CB57" w:rsidR="00C35ABD" w:rsidRPr="00C204F1" w:rsidRDefault="00C35ABD" w:rsidP="004870DE">
      <w:pPr>
        <w:rPr>
          <w:rFonts w:ascii="Calibri" w:hAnsi="Calibri" w:cs="Calibri"/>
          <w:b/>
          <w:lang w:eastAsia="en-US"/>
        </w:rPr>
      </w:pPr>
      <w:r>
        <w:rPr>
          <w:rFonts w:ascii="Calibri" w:hAnsi="Calibri" w:cs="Calibri"/>
          <w:b/>
          <w:lang w:eastAsia="en-US"/>
        </w:rPr>
        <w:t xml:space="preserve">Actiunea </w:t>
      </w:r>
      <w:r w:rsidRPr="00C35ABD">
        <w:rPr>
          <w:rFonts w:ascii="Calibri" w:hAnsi="Calibri" w:cs="Calibri"/>
          <w:b/>
          <w:lang w:eastAsia="en-US"/>
        </w:rPr>
        <w:t>6.4 Dezvoltarea rețelei de școli verzi</w:t>
      </w: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C204F1" w14:paraId="0C89DE2C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79D73F1" w14:textId="77777777" w:rsidR="00E8700E" w:rsidRPr="00C204F1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1E75C3A3" w14:textId="77777777" w:rsidR="00E8700E" w:rsidRPr="00C204F1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26DF0AF3" w14:textId="77777777" w:rsidR="009125B1" w:rsidRPr="00C204F1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 w:rsidR="009125B1" w:rsidRPr="00C204F1"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55B3D1BC" w14:textId="77777777" w:rsidR="00E8700E" w:rsidRPr="00C204F1" w:rsidRDefault="009125B1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6E8201BF" w14:textId="77777777" w:rsidR="00E8700E" w:rsidRPr="00C204F1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C204F1" w14:paraId="59E95A1E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201CF31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11A74AB2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08AE6C2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833075D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C204F1" w14:paraId="33B98C80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7E731" w14:textId="77777777" w:rsidR="00E8700E" w:rsidRPr="00C204F1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C204F1" w14:paraId="4A97144A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0ED002A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2C4264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FBEF30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13DDD3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31DC3E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DB0247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F329C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964B73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D94F4B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C3EC41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4B44B2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0F23A7E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C204F1" w14:paraId="5287EAD3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7BAC4ED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2160B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3489025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51CEC012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C204F1" w14:paraId="3EA7893D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3AB4A3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4A9AA9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1C2335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7F6B9D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F504B31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615284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C48C998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C204F1" w14:paraId="45FBD583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F6A9D4A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210E41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72C9C72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7A8A2B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9137BC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8020D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D789DA4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4465A2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93ADE60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C204F1" w14:paraId="72ED7300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271F64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01966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CF39F06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286618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1DE19A69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1A61C46F" w14:textId="77777777" w:rsidR="00E8700E" w:rsidRPr="00C204F1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704FCA7C" w14:textId="77777777" w:rsidR="00E8700E" w:rsidRPr="00C204F1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4017FBE5" w14:textId="77777777" w:rsidR="00E8700E" w:rsidRPr="00C204F1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C204F1" w14:paraId="48007337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3275BFA" w14:textId="77777777" w:rsidR="00E8700E" w:rsidRPr="00C204F1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C204F1" w14:paraId="793DD22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C204F1" w14:paraId="0BCAA4B3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C204F1" w14:paraId="170BC96E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50E650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3EA06307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C204F1" w14:paraId="72BAF9FA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A03E6D3" w14:textId="77777777" w:rsidR="00E8700E" w:rsidRPr="00C204F1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A14D70C" w14:textId="77777777" w:rsidR="00E8700E" w:rsidRPr="00C204F1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C204F1" w14:paraId="4BFB5A12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C8A9823" w14:textId="77777777" w:rsidR="00E8700E" w:rsidRPr="00C204F1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4BB38D6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1D802A7C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C204F1" w14:paraId="38750C7E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8EA8820" w14:textId="77777777" w:rsidR="00E8700E" w:rsidRPr="00C204F1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D6D0195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59E299BA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C204F1" w14:paraId="0C843E0F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5306449" w14:textId="77777777" w:rsidR="00513A21" w:rsidRPr="00C204F1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84D6A64" w14:textId="77777777" w:rsidR="00513A21" w:rsidRPr="00C204F1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5CF746DB" w14:textId="77777777" w:rsidR="00513A21" w:rsidRPr="00C204F1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C204F1" w14:paraId="0DABF8E5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566392C" w14:textId="77777777" w:rsidR="00E8700E" w:rsidRPr="00C204F1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19782D9B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327A4091" w14:textId="77777777" w:rsidR="00E8700E" w:rsidRPr="00C204F1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3A3B30C4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C204F1" w14:paraId="110167DB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781D242A" w14:textId="77777777" w:rsidR="00E8700E" w:rsidRPr="00C204F1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DF9F520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C204F1" w14:paraId="4A65BA95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3B3C9A8" w14:textId="77777777" w:rsidR="00B463E2" w:rsidRPr="00C204F1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lastRenderedPageBreak/>
              <w:t>C.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C204F1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C204F1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C204F1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C204F1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 w:rsidRPr="00C204F1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 w:rsidRPr="00C204F1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C204F1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C204F1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 w:rsidRPr="00C204F1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C204F1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 w:rsidRPr="00C204F1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C204F1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334C0162" w14:textId="77777777" w:rsidR="00B463E2" w:rsidRPr="00C204F1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5DDCDCB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C204F1" w14:paraId="07674B67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92C9946" w14:textId="77777777" w:rsidR="00D01370" w:rsidRPr="00C204F1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Numele şi prenumele*</w:t>
                  </w:r>
                  <w:r w:rsidR="00D01370"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00D292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D9AF119" w14:textId="77777777" w:rsidR="00D01370" w:rsidRPr="00C204F1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4C201F8D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C204F1" w14:paraId="1F7EAF2A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0C46677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9BB7FA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5EDB601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6C2972" w14:textId="77777777" w:rsidR="00D01370" w:rsidRPr="00C204F1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12B34D" w14:textId="77777777" w:rsidR="00B463E2" w:rsidRPr="00C204F1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A757109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67E1481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DE54F1C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118D27D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0500623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90848F3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DE3831E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C2A0505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30F529A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E0CA37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3BA8BE1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694FFCA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D25EC68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2EB2DB8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45C0D0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602C4A7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33F1363" w14:textId="77777777" w:rsidR="00D01370" w:rsidRPr="00C204F1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5D772D7" w14:textId="77777777" w:rsidR="00D01370" w:rsidRPr="00C204F1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755D6C95" w14:textId="77777777" w:rsidR="00D01370" w:rsidRPr="00C204F1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 w:rsidRPr="00C204F1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 w:rsidRPr="00C204F1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 w:rsidRPr="00C204F1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1C1B7F1A" w14:textId="77777777" w:rsidR="005B7C92" w:rsidRPr="00C204F1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5E7BC5E" w14:textId="77777777" w:rsidR="00A00996" w:rsidRPr="00C204F1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6325DA2" w14:textId="77777777" w:rsidR="009B6183" w:rsidRPr="00C204F1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C204F1">
              <w:rPr>
                <w:rFonts w:ascii="Calibri" w:hAnsi="Calibri" w:cs="Calibri"/>
                <w:b/>
                <w:lang w:eastAsia="en-US"/>
              </w:rPr>
              <w:t>DECLARAŢIE</w:t>
            </w:r>
          </w:p>
          <w:p w14:paraId="553ED084" w14:textId="77777777" w:rsidR="009B6183" w:rsidRPr="00C204F1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C204F1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65D2286D" w14:textId="77777777" w:rsidR="00E8700E" w:rsidRPr="00C204F1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C204F1" w14:paraId="7C3CA337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BB3CFEE" w14:textId="77777777" w:rsidR="009B6183" w:rsidRPr="00C204F1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C204F1" w14:paraId="34A84410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794E" w14:textId="77777777" w:rsidR="009B6183" w:rsidRPr="00C204F1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C204F1" w14:paraId="2D3EBAEB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69076C9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29C180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F14C74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0EC8D8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3BE3FA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A5E209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DD429E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518EF2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E5DB2B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15C0D5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939EC6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958A8F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C204F1" w14:paraId="530A88F2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5F16AD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9C7A3F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6347F62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707B9C7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C204F1" w14:paraId="3E2E6DFD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E6EE5B4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6EFF23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03EA5E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6F4DA3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F021AF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D14AC5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63E57A8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C204F1" w14:paraId="1B0210E7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0B58C3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D0FF0E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FD5BDA4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D8F24E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ED456E1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15C695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57041F5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9F2958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94F3207" w14:textId="77777777" w:rsidR="009B6183" w:rsidRPr="00C204F1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C204F1" w14:paraId="2126FD67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E3F14A8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0829E7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53C5796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F8F912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87810BD" w14:textId="77777777" w:rsidR="009B6183" w:rsidRPr="00C204F1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6FD40A9E" w14:textId="77777777" w:rsidR="009B6183" w:rsidRPr="00C204F1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21F34446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47EC9C" w14:textId="77777777" w:rsidR="00E8700E" w:rsidRPr="00C204F1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004CEB80" w14:textId="77777777" w:rsidR="00B67CDD" w:rsidRPr="00C204F1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C204F1" w14:paraId="656B64BD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8F02CF" w14:textId="77777777" w:rsidR="00B67CDD" w:rsidRPr="00C204F1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C204F1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C204F1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C204F1" w14:paraId="1DDE0111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C204F1" w14:paraId="46248201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C204F1" w14:paraId="27AD6313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64048092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1BC5600C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C204F1" w14:paraId="3B740E4E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7E025B43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E558EA4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C204F1" w14:paraId="4486BECA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634E0E48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0523509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6CC95217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C204F1" w14:paraId="16BDA6E3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</w:tcPr>
                            <w:p w14:paraId="025F2290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4B80B44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2394EE0C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C204F1" w14:paraId="0CA7DC24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237CFAA2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1EB508E7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C204F1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222345C2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C204F1" w14:paraId="03996E2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3E37F406" w14:textId="77777777" w:rsidR="00B67CDD" w:rsidRPr="00C204F1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022F408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C204F1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47F89D0A" w14:textId="77777777" w:rsidR="00B67CDD" w:rsidRPr="00C204F1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41BE8C98" w14:textId="77777777" w:rsidR="00B67CDD" w:rsidRPr="00C204F1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C204F1" w14:paraId="1441CBEF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C3197" w14:textId="77777777" w:rsidR="002A5AC7" w:rsidRPr="00C204F1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60271D6F" w14:textId="77777777" w:rsidR="00A8786A" w:rsidRPr="00C204F1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57A11247" w14:textId="77777777" w:rsidR="00A8786A" w:rsidRPr="00C204F1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594702C3" w14:textId="77777777" w:rsidR="002A5AC7" w:rsidRPr="00C204F1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C204F1">
                    <w:rPr>
                      <w:rFonts w:ascii="Calibri" w:hAnsi="Calibri" w:cs="Calibri"/>
                      <w:b/>
                      <w:lang w:eastAsia="en-US"/>
                    </w:rPr>
                    <w:t>C.</w:t>
                  </w:r>
                  <w:r w:rsidRPr="00C204F1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C204F1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 w:rsidRPr="00C204F1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C204F1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 w:rsidRPr="00C204F1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C204F1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C204F1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 w:rsidRPr="00C204F1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C204F1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C204F1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C204F1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C204F1" w14:paraId="1EAC9496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422D" w14:textId="77777777" w:rsidR="002A5AC7" w:rsidRPr="00C204F1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5DCD08F8" w14:textId="77777777" w:rsidR="00B67CDD" w:rsidRPr="00C204F1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C204F1" w14:paraId="4C23E3B1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8DB9D06" w14:textId="77777777" w:rsidR="00E8700E" w:rsidRPr="00C204F1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C204F1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C204F1" w14:paraId="0237EE25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E2E873" w14:textId="77777777" w:rsidR="00E8700E" w:rsidRPr="00C204F1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C204F1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76FC53DF" w14:textId="77777777" w:rsidR="00E8700E" w:rsidRPr="00C204F1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2A98E2" w14:textId="77777777" w:rsidR="001F163E" w:rsidRPr="00C204F1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4319F0B9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6B7C554" w14:textId="77777777" w:rsidR="00E8700E" w:rsidRPr="00C204F1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C204F1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C204F1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C204F1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C204F1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C204F1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C204F1" w14:paraId="75047152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534C571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48770E4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B02C9C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61B0E8D2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C4B4D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B432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AB93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C204F1" w14:paraId="754F181D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098B4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C204F1" w14:paraId="10E19E10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D11D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128A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2E72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16589C58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8CB3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79467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2A67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2271ADEB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973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CCA3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75C03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16FE1F81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C724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9A7D1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BA98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C204F1" w14:paraId="3BCB73A3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59E0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C131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2DF8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C204F1" w14:paraId="1B5E92CB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7200750" w14:textId="77777777" w:rsidR="00114F9E" w:rsidRPr="00C204F1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2C54C65" w14:textId="77777777" w:rsidR="00114F9E" w:rsidRPr="00C204F1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610B1B6" w14:textId="77777777" w:rsidR="00114F9E" w:rsidRPr="00C204F1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97E3FB4" w14:textId="77777777" w:rsidR="00114F9E" w:rsidRPr="00C204F1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C204F1" w14:paraId="54065EE1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16322448" w14:textId="77777777" w:rsidR="00E8700E" w:rsidRPr="00C204F1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Numele şi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89EB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C05B2D8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  Semnătura şi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AAE455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C204F1" w14:paraId="6F9E9621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1372BAF4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D49E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A3B9129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8A9E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C204F1" w14:paraId="3E96EEE5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25BD0" w14:textId="77777777" w:rsidR="00DE5BC1" w:rsidRPr="00C204F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9B8FCBA" w14:textId="77777777" w:rsidR="00DE5BC1" w:rsidRPr="00C204F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08C42DF6" w14:textId="77777777" w:rsidR="00DE5BC1" w:rsidRPr="00C204F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923E74B" w14:textId="77777777" w:rsidR="00DE5BC1" w:rsidRPr="00C204F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16D198A" w14:textId="77777777" w:rsidR="00E8700E" w:rsidRPr="00C204F1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C204F1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1798F2F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6E5EC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F5F85A5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C204F1" w14:paraId="21956CE3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F57AD05" w14:textId="77777777" w:rsidR="00E8700E" w:rsidRPr="00C204F1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C204F1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 w:rsidRPr="00C204F1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C204F1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7C7F12A8" w14:textId="77777777" w:rsidR="00B73711" w:rsidRPr="00C204F1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C204F1" w:rsidSect="001857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22667" w14:textId="77777777" w:rsidR="00D31B0A" w:rsidRDefault="00D31B0A">
      <w:r>
        <w:separator/>
      </w:r>
    </w:p>
  </w:endnote>
  <w:endnote w:type="continuationSeparator" w:id="0">
    <w:p w14:paraId="165BE83F" w14:textId="77777777" w:rsidR="00D31B0A" w:rsidRDefault="00D31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F1A7" w14:textId="77777777" w:rsidR="00C35ABD" w:rsidRDefault="00C35ABD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A1D7FAB" w14:textId="77777777">
      <w:trPr>
        <w:cantSplit/>
        <w:trHeight w:hRule="exact" w:val="340"/>
        <w:hidden/>
      </w:trPr>
      <w:tc>
        <w:tcPr>
          <w:tcW w:w="9210" w:type="dxa"/>
        </w:tcPr>
        <w:p w14:paraId="28204C5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8B7A9B2" w14:textId="77777777" w:rsidR="00F12E7F" w:rsidRDefault="00537500" w:rsidP="00F12E7F">
    <w:pPr>
      <w:pStyle w:val="Subsol"/>
    </w:pPr>
    <w:r>
      <w:rPr>
        <w:lang w:eastAsia="ro-RO"/>
      </w:rPr>
      <w:drawing>
        <wp:anchor distT="0" distB="0" distL="114300" distR="114300" simplePos="0" relativeHeight="251664384" behindDoc="0" locked="0" layoutInCell="1" allowOverlap="1" wp14:anchorId="367C2373" wp14:editId="5368CDE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AF78DE" wp14:editId="44BCE31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3322B9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D5FFE49" wp14:editId="06AAFAB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1F11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60B077" wp14:editId="605EC6B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E0A629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3535C78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00F3ED0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61312" behindDoc="0" locked="0" layoutInCell="1" allowOverlap="1" wp14:anchorId="2EF9E2CD" wp14:editId="437E8C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F60522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A3237" w14:textId="77777777" w:rsidR="00072DDE" w:rsidRDefault="00537500">
    <w:pPr>
      <w:pStyle w:val="Subsol"/>
    </w:pPr>
    <w:r>
      <w:rPr>
        <w:lang w:eastAsia="ro-RO"/>
      </w:rPr>
      <w:drawing>
        <wp:anchor distT="0" distB="0" distL="114300" distR="114300" simplePos="0" relativeHeight="251659264" behindDoc="0" locked="0" layoutInCell="1" allowOverlap="1" wp14:anchorId="293C37F5" wp14:editId="063B8B7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624FCA" wp14:editId="179BC00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4E65DA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D2225CE" wp14:editId="32112D3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EF16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7FFBD71" wp14:editId="09136F9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4F56C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BC0081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102925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6192" behindDoc="0" locked="0" layoutInCell="1" allowOverlap="1" wp14:anchorId="49ABED82" wp14:editId="63C37A4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FA3A" w14:textId="77777777" w:rsidR="00D31B0A" w:rsidRDefault="00D31B0A">
      <w:r>
        <w:separator/>
      </w:r>
    </w:p>
  </w:footnote>
  <w:footnote w:type="continuationSeparator" w:id="0">
    <w:p w14:paraId="0509966C" w14:textId="77777777" w:rsidR="00D31B0A" w:rsidRDefault="00D31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D22E" w14:textId="55DB1496" w:rsidR="00C35ABD" w:rsidRDefault="00D31B0A">
    <w:pPr>
      <w:pStyle w:val="Antet"/>
    </w:pPr>
    <w:r>
      <w:pict w14:anchorId="5EDCC0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337391" o:spid="_x0000_s1026" type="#_x0000_t136" style="position:absolute;margin-left:0;margin-top:0;width:567.95pt;height:113.5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A834" w14:textId="7A895F14" w:rsidR="002B3BB9" w:rsidRPr="00851382" w:rsidRDefault="00D31B0A">
    <w:pPr>
      <w:pStyle w:val="Antet"/>
      <w:rPr>
        <w:color w:val="999999"/>
      </w:rPr>
    </w:pPr>
    <w:r>
      <w:pict w14:anchorId="455575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337392" o:spid="_x0000_s1027" type="#_x0000_t136" style="position:absolute;margin-left:0;margin-top:0;width:567.95pt;height:113.5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537500"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DACC9FC" wp14:editId="68CDB3EB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6DEC4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D0CF16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C2CC7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C2CC7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91CA443" w14:textId="77777777" w:rsidR="002B3BB9" w:rsidRDefault="002B3BB9"/>
  <w:p w14:paraId="3AD68238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928C5" w14:textId="0F765128" w:rsidR="002B3BB9" w:rsidRDefault="00D31B0A">
    <w:pPr>
      <w:pStyle w:val="Antet"/>
      <w:tabs>
        <w:tab w:val="clear" w:pos="4536"/>
        <w:tab w:val="clear" w:pos="9072"/>
        <w:tab w:val="left" w:pos="6473"/>
      </w:tabs>
    </w:pPr>
    <w:r>
      <w:pict w14:anchorId="2B8E5C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337390" o:spid="_x0000_s1025" type="#_x0000_t136" style="position:absolute;margin-left:0;margin-top:0;width:567.95pt;height:113.5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537500">
      <w:rPr>
        <w:lang w:eastAsia="ro-RO"/>
      </w:rPr>
      <w:drawing>
        <wp:anchor distT="0" distB="0" distL="114300" distR="114300" simplePos="0" relativeHeight="251652096" behindDoc="0" locked="0" layoutInCell="1" allowOverlap="1" wp14:anchorId="68D42237" wp14:editId="2D317498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00">
      <w:rPr>
        <w:lang w:eastAsia="ro-RO"/>
      </w:rPr>
      <w:drawing>
        <wp:anchor distT="0" distB="0" distL="114300" distR="114300" simplePos="0" relativeHeight="251653120" behindDoc="0" locked="0" layoutInCell="1" allowOverlap="1" wp14:anchorId="5D52B22D" wp14:editId="488A42B6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00">
      <w:rPr>
        <w:lang w:eastAsia="ro-RO"/>
      </w:rPr>
      <w:drawing>
        <wp:anchor distT="0" distB="0" distL="114300" distR="114300" simplePos="0" relativeHeight="251654144" behindDoc="0" locked="0" layoutInCell="1" allowOverlap="1" wp14:anchorId="7B2E1C33" wp14:editId="32FCD9C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626815682">
    <w:abstractNumId w:val="5"/>
  </w:num>
  <w:num w:numId="2" w16cid:durableId="1180513265">
    <w:abstractNumId w:val="4"/>
  </w:num>
  <w:num w:numId="3" w16cid:durableId="1121067464">
    <w:abstractNumId w:val="3"/>
  </w:num>
  <w:num w:numId="4" w16cid:durableId="537743683">
    <w:abstractNumId w:val="10"/>
  </w:num>
  <w:num w:numId="5" w16cid:durableId="1273780135">
    <w:abstractNumId w:val="0"/>
  </w:num>
  <w:num w:numId="6" w16cid:durableId="1477331044">
    <w:abstractNumId w:val="9"/>
  </w:num>
  <w:num w:numId="7" w16cid:durableId="17456444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8501068">
    <w:abstractNumId w:val="6"/>
  </w:num>
  <w:num w:numId="9" w16cid:durableId="1562784705">
    <w:abstractNumId w:val="8"/>
  </w:num>
  <w:num w:numId="10" w16cid:durableId="1866871279">
    <w:abstractNumId w:val="12"/>
  </w:num>
  <w:num w:numId="11" w16cid:durableId="1718891689">
    <w:abstractNumId w:val="7"/>
  </w:num>
  <w:num w:numId="12" w16cid:durableId="1052073566">
    <w:abstractNumId w:val="11"/>
  </w:num>
  <w:num w:numId="13" w16cid:durableId="882061862">
    <w:abstractNumId w:val="13"/>
  </w:num>
  <w:num w:numId="14" w16cid:durableId="626811191">
    <w:abstractNumId w:val="14"/>
  </w:num>
  <w:num w:numId="15" w16cid:durableId="1763913128">
    <w:abstractNumId w:val="2"/>
  </w:num>
  <w:num w:numId="16" w16cid:durableId="551498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41ED9"/>
    <w:rsid w:val="00144BFD"/>
    <w:rsid w:val="0015133C"/>
    <w:rsid w:val="0016540B"/>
    <w:rsid w:val="00183F78"/>
    <w:rsid w:val="0018576E"/>
    <w:rsid w:val="001C2100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513A21"/>
    <w:rsid w:val="00523BEA"/>
    <w:rsid w:val="005266F7"/>
    <w:rsid w:val="00537500"/>
    <w:rsid w:val="00561F8E"/>
    <w:rsid w:val="00567909"/>
    <w:rsid w:val="00584A23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1AD"/>
    <w:rsid w:val="00855B0E"/>
    <w:rsid w:val="00862A3C"/>
    <w:rsid w:val="0087265A"/>
    <w:rsid w:val="0088290B"/>
    <w:rsid w:val="00895329"/>
    <w:rsid w:val="008A7000"/>
    <w:rsid w:val="008B0DA2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0996"/>
    <w:rsid w:val="00A06DE4"/>
    <w:rsid w:val="00A4712A"/>
    <w:rsid w:val="00A82042"/>
    <w:rsid w:val="00A8786A"/>
    <w:rsid w:val="00A96492"/>
    <w:rsid w:val="00AB1EDA"/>
    <w:rsid w:val="00AC2CC7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204F1"/>
    <w:rsid w:val="00C35ABD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1B0A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F25AA"/>
    <w:rsid w:val="00EF6CD7"/>
    <w:rsid w:val="00F12E7F"/>
    <w:rsid w:val="00F302EB"/>
    <w:rsid w:val="00F35E6C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18DC7E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86EAD-7EEB-4550-975A-372B23FE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18</TotalTime>
  <Pages>4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3932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8</cp:revision>
  <cp:lastPrinted>2022-03-29T08:07:00Z</cp:lastPrinted>
  <dcterms:created xsi:type="dcterms:W3CDTF">2024-01-30T19:18:00Z</dcterms:created>
  <dcterms:modified xsi:type="dcterms:W3CDTF">2026-04-29T05:55:00Z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